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47" w:rsidRPr="001B46EB" w:rsidRDefault="00FA1147" w:rsidP="001B46EB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FA1147" w:rsidRDefault="00FA1147" w:rsidP="003A421B"/>
    <w:p w:rsidR="00FA1147" w:rsidRDefault="00FA1147" w:rsidP="003A421B"/>
    <w:p w:rsidR="00FA1147" w:rsidRPr="00EA179D" w:rsidRDefault="00FA1147" w:rsidP="003A421B">
      <w:pPr>
        <w:ind w:left="540" w:right="-180"/>
        <w:rPr>
          <w:b/>
          <w:sz w:val="28"/>
          <w:szCs w:val="28"/>
        </w:rPr>
      </w:pPr>
      <w:r>
        <w:rPr>
          <w:b/>
          <w:sz w:val="28"/>
          <w:szCs w:val="28"/>
        </w:rPr>
        <w:t>АКЧУРИН АРТУР ЭЛЬБРУСОВИЧ</w:t>
      </w:r>
    </w:p>
    <w:p w:rsidR="00FA1147" w:rsidRPr="001E4D00" w:rsidRDefault="00FA1147" w:rsidP="003A421B">
      <w:pPr>
        <w:ind w:left="540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-23.7pt;margin-top:-21.95pt;width:170.85pt;height:231.35pt;z-index:-251658240;visibility:visible" wrapcoords="-284 -210 -284 21740 21884 21740 21884 -210 -284 -210" stroked="t" strokecolor="windowText" strokeweight="2.25pt">
            <v:imagedata r:id="rId4" o:title="" cropbottom="9921f" cropleft="6764f" cropright="3996f"/>
            <w10:wrap type="through"/>
          </v:shape>
        </w:pict>
      </w: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15.01.2000</w:t>
      </w:r>
      <w:r w:rsidRPr="00F17DF4">
        <w:t>.</w:t>
      </w:r>
    </w:p>
    <w:p w:rsidR="00FA1147" w:rsidRPr="00F92910" w:rsidRDefault="00FA1147" w:rsidP="003A421B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>г.Радужный</w:t>
      </w:r>
    </w:p>
    <w:p w:rsidR="00FA1147" w:rsidRDefault="00FA1147" w:rsidP="003A421B"/>
    <w:p w:rsidR="00FA1147" w:rsidRPr="00F92910" w:rsidRDefault="00FA1147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FA1147" w:rsidRDefault="00FA1147" w:rsidP="003A421B">
      <w:bookmarkStart w:id="0" w:name="_GoBack"/>
      <w:bookmarkEnd w:id="0"/>
    </w:p>
    <w:p w:rsidR="00FA1147" w:rsidRDefault="00FA1147" w:rsidP="003A421B"/>
    <w:p w:rsidR="00FA1147" w:rsidRDefault="00FA1147" w:rsidP="003A421B"/>
    <w:p w:rsidR="00FA1147" w:rsidRDefault="00FA1147" w:rsidP="003A421B"/>
    <w:p w:rsidR="00FA1147" w:rsidRDefault="00FA1147" w:rsidP="003A421B"/>
    <w:p w:rsidR="00FA1147" w:rsidRDefault="00FA1147" w:rsidP="003A421B"/>
    <w:p w:rsidR="00FA1147" w:rsidRPr="001742F6" w:rsidRDefault="00FA1147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FA1147" w:rsidRDefault="00FA1147" w:rsidP="00921E76">
      <w:r w:rsidRPr="001742F6">
        <w:t>8</w:t>
      </w:r>
      <w:r>
        <w:t>(</w:t>
      </w:r>
      <w:r w:rsidRPr="001742F6">
        <w:t>3462)</w:t>
      </w:r>
      <w:r>
        <w:t xml:space="preserve">  95-80-32, 95-80-39, 611790, 604822</w:t>
      </w:r>
    </w:p>
    <w:sectPr w:rsidR="00FA1147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02611"/>
    <w:rsid w:val="00020852"/>
    <w:rsid w:val="000308FE"/>
    <w:rsid w:val="000339A3"/>
    <w:rsid w:val="000339BF"/>
    <w:rsid w:val="000A7F04"/>
    <w:rsid w:val="000F79C8"/>
    <w:rsid w:val="001359FC"/>
    <w:rsid w:val="001742F6"/>
    <w:rsid w:val="001753B1"/>
    <w:rsid w:val="001B46EB"/>
    <w:rsid w:val="001E4D00"/>
    <w:rsid w:val="00214E9B"/>
    <w:rsid w:val="00302DF9"/>
    <w:rsid w:val="00321917"/>
    <w:rsid w:val="003A421B"/>
    <w:rsid w:val="003A773F"/>
    <w:rsid w:val="00462466"/>
    <w:rsid w:val="004B5C2B"/>
    <w:rsid w:val="004E6CFC"/>
    <w:rsid w:val="004F791A"/>
    <w:rsid w:val="00520C62"/>
    <w:rsid w:val="00591A68"/>
    <w:rsid w:val="005E783F"/>
    <w:rsid w:val="00610FE6"/>
    <w:rsid w:val="0066069B"/>
    <w:rsid w:val="006716E8"/>
    <w:rsid w:val="006F68EF"/>
    <w:rsid w:val="00720765"/>
    <w:rsid w:val="0072313E"/>
    <w:rsid w:val="00770CEC"/>
    <w:rsid w:val="007B53F9"/>
    <w:rsid w:val="008408FC"/>
    <w:rsid w:val="008A4A56"/>
    <w:rsid w:val="008D286F"/>
    <w:rsid w:val="008F76AC"/>
    <w:rsid w:val="009072A3"/>
    <w:rsid w:val="00921E76"/>
    <w:rsid w:val="00932F63"/>
    <w:rsid w:val="009343E9"/>
    <w:rsid w:val="00937055"/>
    <w:rsid w:val="00964CC0"/>
    <w:rsid w:val="009767AB"/>
    <w:rsid w:val="0098013B"/>
    <w:rsid w:val="009E14FF"/>
    <w:rsid w:val="009E79B8"/>
    <w:rsid w:val="00A47C72"/>
    <w:rsid w:val="00A57265"/>
    <w:rsid w:val="00AD626B"/>
    <w:rsid w:val="00B666CB"/>
    <w:rsid w:val="00B72C14"/>
    <w:rsid w:val="00B77910"/>
    <w:rsid w:val="00B86A5D"/>
    <w:rsid w:val="00BD1D77"/>
    <w:rsid w:val="00C073D9"/>
    <w:rsid w:val="00CB4747"/>
    <w:rsid w:val="00D2372C"/>
    <w:rsid w:val="00D577B3"/>
    <w:rsid w:val="00D831F3"/>
    <w:rsid w:val="00E02503"/>
    <w:rsid w:val="00E63C02"/>
    <w:rsid w:val="00EA179D"/>
    <w:rsid w:val="00EB66D2"/>
    <w:rsid w:val="00F16554"/>
    <w:rsid w:val="00F17DF4"/>
    <w:rsid w:val="00F56E73"/>
    <w:rsid w:val="00F73212"/>
    <w:rsid w:val="00F81884"/>
    <w:rsid w:val="00F92910"/>
    <w:rsid w:val="00F95131"/>
    <w:rsid w:val="00FA1147"/>
    <w:rsid w:val="00FC261A"/>
    <w:rsid w:val="00FD2AD0"/>
    <w:rsid w:val="00FD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37</Words>
  <Characters>214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2015-10-06T11:06:00Z</cp:lastPrinted>
  <dcterms:created xsi:type="dcterms:W3CDTF">2015-10-14T06:36:00Z</dcterms:created>
  <dcterms:modified xsi:type="dcterms:W3CDTF">2015-10-14T09:12:00Z</dcterms:modified>
</cp:coreProperties>
</file>